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3A763" w14:textId="4D1FEBD1" w:rsidR="008D2506" w:rsidRPr="008C711E" w:rsidRDefault="008D2506" w:rsidP="00BD1CA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711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แบบสรุปความเห็นคณะกรรมการสถานศึกษาขั้นพื้นฐาน โรงเรียน.........................................................</w:t>
      </w:r>
    </w:p>
    <w:p w14:paraId="16198657" w14:textId="77777777" w:rsidR="008D2506" w:rsidRPr="008C711E" w:rsidRDefault="008D2506" w:rsidP="00BD1CA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711E">
        <w:rPr>
          <w:rFonts w:ascii="TH SarabunIT๙" w:hAnsi="TH SarabunIT๙" w:cs="TH SarabunIT๙"/>
          <w:b/>
          <w:bCs/>
          <w:sz w:val="32"/>
          <w:szCs w:val="32"/>
          <w:cs/>
        </w:rPr>
        <w:t>ในการประชุมครั้งที่................/.....................เมื่อวันที่...................................................................</w:t>
      </w:r>
    </w:p>
    <w:p w14:paraId="6C43775E" w14:textId="50305B65" w:rsidR="008D2506" w:rsidRDefault="008D2506" w:rsidP="00BD1CA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711E">
        <w:rPr>
          <w:rFonts w:ascii="TH SarabunIT๙" w:hAnsi="TH SarabunIT๙" w:cs="TH SarabunIT๙"/>
          <w:b/>
          <w:bCs/>
          <w:sz w:val="32"/>
          <w:szCs w:val="32"/>
          <w:cs/>
        </w:rPr>
        <w:t>(แนบท้ายหนังสือโรงเรียน....................................ที่ ศธ.....................ลงวันที่........................................)</w:t>
      </w:r>
    </w:p>
    <w:p w14:paraId="6A2F0BC1" w14:textId="77777777" w:rsidR="008C711E" w:rsidRPr="008C711E" w:rsidRDefault="008C711E" w:rsidP="00BD1CA6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14:paraId="73474117" w14:textId="7CB60C68" w:rsidR="008D2506" w:rsidRDefault="008D2506" w:rsidP="008D25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711E">
        <w:rPr>
          <w:rFonts w:ascii="TH SarabunIT๙" w:hAnsi="TH SarabunIT๙" w:cs="TH SarabunIT๙"/>
          <w:b/>
          <w:bCs/>
          <w:sz w:val="32"/>
          <w:szCs w:val="32"/>
          <w:cs/>
        </w:rPr>
        <w:t>๑. ความเห็นกรณีการยื่นคำร้องขอย้าย</w:t>
      </w:r>
    </w:p>
    <w:p w14:paraId="6F06E34C" w14:textId="77777777" w:rsidR="008C711E" w:rsidRPr="008C711E" w:rsidRDefault="008C711E" w:rsidP="008D2506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"/>
        <w:gridCol w:w="2871"/>
        <w:gridCol w:w="2930"/>
        <w:gridCol w:w="3261"/>
      </w:tblGrid>
      <w:tr w:rsidR="00BD1CA6" w:rsidRPr="00BD1CA6" w14:paraId="4D31654F" w14:textId="77777777" w:rsidTr="00BD1CA6">
        <w:tc>
          <w:tcPr>
            <w:tcW w:w="431" w:type="dxa"/>
          </w:tcPr>
          <w:p w14:paraId="0F98F796" w14:textId="77777777" w:rsidR="008D2506" w:rsidRPr="00BD1CA6" w:rsidRDefault="008D2506" w:rsidP="004B4A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1" w:type="dxa"/>
          </w:tcPr>
          <w:p w14:paraId="7A5EDC14" w14:textId="77777777" w:rsidR="008D2506" w:rsidRPr="00BD1CA6" w:rsidRDefault="008D2506" w:rsidP="004B4A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ข้อมูลผู้ยื่นคำร้องขอย้าย</w:t>
            </w:r>
          </w:p>
        </w:tc>
        <w:tc>
          <w:tcPr>
            <w:tcW w:w="2930" w:type="dxa"/>
          </w:tcPr>
          <w:p w14:paraId="242DDA03" w14:textId="77777777" w:rsidR="008D2506" w:rsidRPr="00BD1CA6" w:rsidRDefault="008D2506" w:rsidP="004B4A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ความเห็นคณะกรรมการฯ</w:t>
            </w:r>
          </w:p>
        </w:tc>
        <w:tc>
          <w:tcPr>
            <w:tcW w:w="3261" w:type="dxa"/>
          </w:tcPr>
          <w:p w14:paraId="0E116A8D" w14:textId="77777777" w:rsidR="008D2506" w:rsidRPr="00BD1CA6" w:rsidRDefault="008D2506" w:rsidP="004B4A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</w:p>
        </w:tc>
      </w:tr>
      <w:tr w:rsidR="00BD1CA6" w:rsidRPr="00BD1CA6" w14:paraId="6D4738F1" w14:textId="77777777" w:rsidTr="00BD1CA6">
        <w:tc>
          <w:tcPr>
            <w:tcW w:w="431" w:type="dxa"/>
          </w:tcPr>
          <w:p w14:paraId="7B08697A" w14:textId="77777777" w:rsidR="008D2506" w:rsidRPr="00BD1CA6" w:rsidRDefault="008D2506" w:rsidP="004B4A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871" w:type="dxa"/>
          </w:tcPr>
          <w:p w14:paraId="0CC36F19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ชื่อ-สกุล…………………….....</w:t>
            </w:r>
          </w:p>
          <w:p w14:paraId="4089DCA3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ขอย้ายไปดำรงตำแหน่ง</w:t>
            </w:r>
          </w:p>
          <w:p w14:paraId="03E228CB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๑. ร.ร......................................</w:t>
            </w:r>
          </w:p>
          <w:p w14:paraId="1643A37A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๒. ร.ร......................................</w:t>
            </w:r>
          </w:p>
          <w:p w14:paraId="3BE34DD9" w14:textId="7797876A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="00A256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ร.ร......................................</w:t>
            </w:r>
          </w:p>
          <w:p w14:paraId="1A2E3F19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สพท....................................</w:t>
            </w:r>
          </w:p>
        </w:tc>
        <w:tc>
          <w:tcPr>
            <w:tcW w:w="2930" w:type="dxa"/>
          </w:tcPr>
          <w:p w14:paraId="7B375D92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เห็นควรระงับการย้าย</w:t>
            </w:r>
          </w:p>
          <w:p w14:paraId="160DB2C9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เห็นควรให้ย้ายได้</w:t>
            </w:r>
          </w:p>
          <w:p w14:paraId="26908F87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อื่น ๆ .......................</w:t>
            </w:r>
          </w:p>
          <w:p w14:paraId="12DF04F6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.................................</w:t>
            </w:r>
          </w:p>
          <w:p w14:paraId="10CE1FD2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………………………</w:t>
            </w:r>
          </w:p>
        </w:tc>
        <w:tc>
          <w:tcPr>
            <w:tcW w:w="3261" w:type="dxa"/>
          </w:tcPr>
          <w:p w14:paraId="4EA77595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0956BB1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5F54DCD0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55A807E1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2A43274B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</w:t>
            </w:r>
          </w:p>
        </w:tc>
      </w:tr>
      <w:tr w:rsidR="00BD1CA6" w:rsidRPr="00BD1CA6" w14:paraId="16FB4DF6" w14:textId="77777777" w:rsidTr="00BD1CA6">
        <w:tc>
          <w:tcPr>
            <w:tcW w:w="431" w:type="dxa"/>
          </w:tcPr>
          <w:p w14:paraId="60606771" w14:textId="77777777" w:rsidR="008D2506" w:rsidRPr="00BD1CA6" w:rsidRDefault="008D2506" w:rsidP="004B4A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871" w:type="dxa"/>
          </w:tcPr>
          <w:p w14:paraId="6D6D377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ชื่อ-สกุล……………………….</w:t>
            </w:r>
          </w:p>
          <w:p w14:paraId="11F67D4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ขอย้ายไปดำรงตำแหน่ง</w:t>
            </w:r>
          </w:p>
          <w:p w14:paraId="383179CB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๑. ร.ร......................................</w:t>
            </w:r>
          </w:p>
          <w:p w14:paraId="5D1A2887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๒. ร.ร......................................</w:t>
            </w:r>
          </w:p>
          <w:p w14:paraId="4F919D55" w14:textId="0B32DF41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="00A256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ร.ร......................................</w:t>
            </w:r>
          </w:p>
          <w:p w14:paraId="204D9B00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สพท....................................</w:t>
            </w:r>
          </w:p>
        </w:tc>
        <w:tc>
          <w:tcPr>
            <w:tcW w:w="2930" w:type="dxa"/>
          </w:tcPr>
          <w:p w14:paraId="5C400FA9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เห็นควรระงับการย้าย</w:t>
            </w:r>
          </w:p>
          <w:p w14:paraId="20A5BD3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เห็นควรให้ย้ายได้</w:t>
            </w:r>
          </w:p>
          <w:p w14:paraId="11595D6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อื่น ๆ .......................</w:t>
            </w:r>
          </w:p>
          <w:p w14:paraId="2C61BBA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.................................</w:t>
            </w:r>
          </w:p>
          <w:p w14:paraId="3C697B3E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………………………</w:t>
            </w:r>
          </w:p>
        </w:tc>
        <w:tc>
          <w:tcPr>
            <w:tcW w:w="3261" w:type="dxa"/>
          </w:tcPr>
          <w:p w14:paraId="35A9D77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4FBC8158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0DBAE9E2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56AB3F91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02B28DE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</w:t>
            </w:r>
          </w:p>
        </w:tc>
      </w:tr>
      <w:tr w:rsidR="00BD1CA6" w:rsidRPr="00BD1CA6" w14:paraId="0AA3830B" w14:textId="77777777" w:rsidTr="00BD1CA6">
        <w:tc>
          <w:tcPr>
            <w:tcW w:w="431" w:type="dxa"/>
          </w:tcPr>
          <w:p w14:paraId="41EA84D3" w14:textId="77777777" w:rsidR="008D2506" w:rsidRPr="00BD1CA6" w:rsidRDefault="008D2506" w:rsidP="004B4A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871" w:type="dxa"/>
          </w:tcPr>
          <w:p w14:paraId="5CF674CF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ชื่อ-สกุล……………………….</w:t>
            </w:r>
          </w:p>
          <w:p w14:paraId="75EC0116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ขอย้ายไปดำรงตำแหน่ง</w:t>
            </w:r>
          </w:p>
          <w:p w14:paraId="79F2ABAA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๑. ร.ร......................................</w:t>
            </w:r>
          </w:p>
          <w:p w14:paraId="6DB09091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๒. ร.ร......................................</w:t>
            </w:r>
          </w:p>
          <w:p w14:paraId="29A6F59A" w14:textId="39AB69E6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="00A256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ร.ร......................................</w:t>
            </w:r>
          </w:p>
          <w:p w14:paraId="0528D038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สพท....................................</w:t>
            </w:r>
          </w:p>
        </w:tc>
        <w:tc>
          <w:tcPr>
            <w:tcW w:w="2930" w:type="dxa"/>
          </w:tcPr>
          <w:p w14:paraId="09C89B76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เห็นควรระงับการย้าย</w:t>
            </w:r>
          </w:p>
          <w:p w14:paraId="7000AA4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เห็นควรให้ย้ายได้</w:t>
            </w:r>
          </w:p>
          <w:p w14:paraId="64921AC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D1CA6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อื่น ๆ .......................</w:t>
            </w:r>
          </w:p>
          <w:p w14:paraId="541AE13F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.................................</w:t>
            </w:r>
          </w:p>
          <w:p w14:paraId="263FFF43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………………………</w:t>
            </w:r>
          </w:p>
        </w:tc>
        <w:tc>
          <w:tcPr>
            <w:tcW w:w="3261" w:type="dxa"/>
          </w:tcPr>
          <w:p w14:paraId="00306AD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5C803244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3D154B53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74F7713C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…………………………………………………..</w:t>
            </w:r>
          </w:p>
          <w:p w14:paraId="53C012F1" w14:textId="77777777" w:rsidR="008D2506" w:rsidRPr="00BD1CA6" w:rsidRDefault="008D2506" w:rsidP="004B4A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1CA6"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………………………………………………….</w:t>
            </w:r>
          </w:p>
        </w:tc>
      </w:tr>
    </w:tbl>
    <w:p w14:paraId="606653FC" w14:textId="77777777" w:rsidR="008D2506" w:rsidRPr="00BD1CA6" w:rsidRDefault="008D2506" w:rsidP="008D2506">
      <w:pPr>
        <w:rPr>
          <w:rFonts w:ascii="TH SarabunIT๙" w:hAnsi="TH SarabunIT๙" w:cs="TH SarabunIT๙"/>
          <w:sz w:val="32"/>
          <w:szCs w:val="32"/>
          <w:cs/>
        </w:rPr>
      </w:pPr>
      <w:r w:rsidRPr="00A256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หมายเหตุ</w:t>
      </w:r>
      <w:r w:rsidRPr="00BD1CA6">
        <w:rPr>
          <w:rFonts w:ascii="TH SarabunIT๙" w:hAnsi="TH SarabunIT๙" w:cs="TH SarabunIT๙"/>
          <w:sz w:val="32"/>
          <w:szCs w:val="32"/>
          <w:cs/>
        </w:rPr>
        <w:t xml:space="preserve">    ผู้อำนวยการ ร.ร. ลงชื่อกำกับในช่องความเห็นคณะกรรมการฯ ของผู้ขอย้ายทุกคน</w:t>
      </w:r>
    </w:p>
    <w:p w14:paraId="2920C75A" w14:textId="61DECF56" w:rsidR="008D2506" w:rsidRDefault="008D2506" w:rsidP="008D2506">
      <w:pPr>
        <w:rPr>
          <w:rFonts w:ascii="TH SarabunIT๙" w:hAnsi="TH SarabunIT๙" w:cs="TH SarabunIT๙"/>
          <w:sz w:val="32"/>
          <w:szCs w:val="32"/>
        </w:rPr>
      </w:pPr>
    </w:p>
    <w:p w14:paraId="3BC50E34" w14:textId="11BEB351" w:rsidR="002269CF" w:rsidRDefault="002269CF" w:rsidP="008D2506">
      <w:pPr>
        <w:rPr>
          <w:rFonts w:ascii="TH SarabunIT๙" w:hAnsi="TH SarabunIT๙" w:cs="TH SarabunIT๙"/>
          <w:sz w:val="32"/>
          <w:szCs w:val="32"/>
        </w:rPr>
      </w:pPr>
    </w:p>
    <w:p w14:paraId="5BF1D668" w14:textId="77777777" w:rsidR="002269CF" w:rsidRPr="00BD1CA6" w:rsidRDefault="002269CF" w:rsidP="008D2506">
      <w:pPr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p w14:paraId="698C959E" w14:textId="77777777" w:rsidR="008D2506" w:rsidRPr="00BD1CA6" w:rsidRDefault="008D2506" w:rsidP="008D2506">
      <w:pPr>
        <w:rPr>
          <w:rFonts w:ascii="TH SarabunIT๙" w:hAnsi="TH SarabunIT๙" w:cs="TH SarabunIT๙"/>
          <w:sz w:val="32"/>
          <w:szCs w:val="32"/>
        </w:rPr>
      </w:pPr>
      <w:r w:rsidRPr="00BD1CA6">
        <w:rPr>
          <w:rFonts w:ascii="TH SarabunIT๙" w:hAnsi="TH SarabunIT๙" w:cs="TH SarabunIT๙"/>
          <w:sz w:val="32"/>
          <w:szCs w:val="32"/>
        </w:rPr>
        <w:tab/>
      </w:r>
      <w:r w:rsidRPr="00BD1CA6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(ลงชื่อ)...........................................................                (ลงชื่อ).....................................................</w:t>
      </w:r>
    </w:p>
    <w:p w14:paraId="5154CB01" w14:textId="77777777" w:rsidR="008D2506" w:rsidRPr="00BD1CA6" w:rsidRDefault="008D2506" w:rsidP="008D2506">
      <w:pPr>
        <w:rPr>
          <w:rFonts w:ascii="TH SarabunIT๙" w:hAnsi="TH SarabunIT๙" w:cs="TH SarabunIT๙"/>
          <w:sz w:val="32"/>
          <w:szCs w:val="32"/>
        </w:rPr>
      </w:pPr>
      <w:r w:rsidRPr="00BD1CA6">
        <w:rPr>
          <w:rFonts w:ascii="TH SarabunIT๙" w:hAnsi="TH SarabunIT๙" w:cs="TH SarabunIT๙"/>
          <w:sz w:val="32"/>
          <w:szCs w:val="32"/>
          <w:cs/>
        </w:rPr>
        <w:tab/>
      </w:r>
      <w:r w:rsidRPr="00BD1CA6">
        <w:rPr>
          <w:rFonts w:ascii="TH SarabunIT๙" w:hAnsi="TH SarabunIT๙" w:cs="TH SarabunIT๙"/>
          <w:sz w:val="32"/>
          <w:szCs w:val="32"/>
          <w:cs/>
        </w:rPr>
        <w:tab/>
        <w:t>(....................................................)</w:t>
      </w:r>
      <w:r w:rsidRPr="00BD1CA6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(...................................................)</w:t>
      </w:r>
    </w:p>
    <w:p w14:paraId="3CFCC1D3" w14:textId="45D0D566" w:rsidR="008D2506" w:rsidRPr="00BD1CA6" w:rsidRDefault="008D2506" w:rsidP="008D2506">
      <w:pPr>
        <w:rPr>
          <w:rFonts w:ascii="TH SarabunIT๙" w:hAnsi="TH SarabunIT๙" w:cs="TH SarabunIT๙"/>
          <w:sz w:val="32"/>
          <w:szCs w:val="32"/>
        </w:rPr>
      </w:pPr>
      <w:r w:rsidRPr="00BD1CA6">
        <w:rPr>
          <w:rFonts w:ascii="TH SarabunIT๙" w:hAnsi="TH SarabunIT๙" w:cs="TH SarabunIT๙"/>
          <w:sz w:val="32"/>
          <w:szCs w:val="32"/>
          <w:cs/>
        </w:rPr>
        <w:tab/>
        <w:t xml:space="preserve"> ผู้อำนวยการ ร.ร........................................</w:t>
      </w:r>
      <w:r w:rsidRPr="00BD1CA6">
        <w:rPr>
          <w:rFonts w:ascii="TH SarabunIT๙" w:hAnsi="TH SarabunIT๙" w:cs="TH SarabunIT๙"/>
          <w:sz w:val="32"/>
          <w:szCs w:val="32"/>
          <w:cs/>
        </w:rPr>
        <w:tab/>
        <w:t xml:space="preserve">      ประธานกรรมการสถานศึกษา ร.ร.............................</w:t>
      </w:r>
    </w:p>
    <w:sectPr w:rsidR="008D2506" w:rsidRPr="00BD1CA6" w:rsidSect="004F3FC0">
      <w:headerReference w:type="even" r:id="rId7"/>
      <w:pgSz w:w="11906" w:h="16838" w:code="9"/>
      <w:pgMar w:top="1440" w:right="1440" w:bottom="1440" w:left="1440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096C1" w14:textId="77777777" w:rsidR="004B73A4" w:rsidRDefault="004B73A4">
      <w:r>
        <w:separator/>
      </w:r>
    </w:p>
  </w:endnote>
  <w:endnote w:type="continuationSeparator" w:id="0">
    <w:p w14:paraId="10FE9B33" w14:textId="77777777" w:rsidR="004B73A4" w:rsidRDefault="004B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21E0C" w14:textId="77777777" w:rsidR="004B73A4" w:rsidRDefault="004B73A4">
      <w:r>
        <w:separator/>
      </w:r>
    </w:p>
  </w:footnote>
  <w:footnote w:type="continuationSeparator" w:id="0">
    <w:p w14:paraId="1249F6EE" w14:textId="77777777" w:rsidR="004B73A4" w:rsidRDefault="004B7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E475D" w14:textId="77777777"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6DB48244" w14:textId="77777777" w:rsidR="00B84631" w:rsidRDefault="00B846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1ACD"/>
    <w:multiLevelType w:val="hybridMultilevel"/>
    <w:tmpl w:val="53EC000E"/>
    <w:lvl w:ilvl="0" w:tplc="325405E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342"/>
    <w:rsid w:val="000009B3"/>
    <w:rsid w:val="000037C7"/>
    <w:rsid w:val="0002250D"/>
    <w:rsid w:val="00035CE6"/>
    <w:rsid w:val="00041424"/>
    <w:rsid w:val="00054CE2"/>
    <w:rsid w:val="0006583D"/>
    <w:rsid w:val="00090EDC"/>
    <w:rsid w:val="000B2C0B"/>
    <w:rsid w:val="000B6A3E"/>
    <w:rsid w:val="000C2DA5"/>
    <w:rsid w:val="000C5A37"/>
    <w:rsid w:val="000D658D"/>
    <w:rsid w:val="000F4CBA"/>
    <w:rsid w:val="000F5B99"/>
    <w:rsid w:val="00101BCC"/>
    <w:rsid w:val="00107DC9"/>
    <w:rsid w:val="001275B2"/>
    <w:rsid w:val="00127E8B"/>
    <w:rsid w:val="00144E5E"/>
    <w:rsid w:val="00160A7C"/>
    <w:rsid w:val="001631F6"/>
    <w:rsid w:val="00164E43"/>
    <w:rsid w:val="00193FB7"/>
    <w:rsid w:val="001A0825"/>
    <w:rsid w:val="001D3607"/>
    <w:rsid w:val="001E7843"/>
    <w:rsid w:val="001F5E85"/>
    <w:rsid w:val="002039C6"/>
    <w:rsid w:val="002269CF"/>
    <w:rsid w:val="00231BCD"/>
    <w:rsid w:val="00234405"/>
    <w:rsid w:val="002365FB"/>
    <w:rsid w:val="002747A4"/>
    <w:rsid w:val="00283802"/>
    <w:rsid w:val="0028605F"/>
    <w:rsid w:val="002861A6"/>
    <w:rsid w:val="002C5D07"/>
    <w:rsid w:val="002D6F7E"/>
    <w:rsid w:val="002E164F"/>
    <w:rsid w:val="002E1EB8"/>
    <w:rsid w:val="002E3342"/>
    <w:rsid w:val="003027E8"/>
    <w:rsid w:val="00304F56"/>
    <w:rsid w:val="00313572"/>
    <w:rsid w:val="0031766E"/>
    <w:rsid w:val="00330B67"/>
    <w:rsid w:val="00344E95"/>
    <w:rsid w:val="003457E0"/>
    <w:rsid w:val="003461C6"/>
    <w:rsid w:val="00346982"/>
    <w:rsid w:val="00351495"/>
    <w:rsid w:val="003535C9"/>
    <w:rsid w:val="00357FB4"/>
    <w:rsid w:val="00374B6E"/>
    <w:rsid w:val="00385812"/>
    <w:rsid w:val="00387B20"/>
    <w:rsid w:val="003A295F"/>
    <w:rsid w:val="003A6952"/>
    <w:rsid w:val="003B0B81"/>
    <w:rsid w:val="003C7170"/>
    <w:rsid w:val="003D2FF0"/>
    <w:rsid w:val="004470AA"/>
    <w:rsid w:val="00464550"/>
    <w:rsid w:val="00483BA5"/>
    <w:rsid w:val="00494E25"/>
    <w:rsid w:val="004A1406"/>
    <w:rsid w:val="004A3D48"/>
    <w:rsid w:val="004A3FC4"/>
    <w:rsid w:val="004A6593"/>
    <w:rsid w:val="004B4D7E"/>
    <w:rsid w:val="004B668A"/>
    <w:rsid w:val="004B73A4"/>
    <w:rsid w:val="004C53C8"/>
    <w:rsid w:val="004C67E0"/>
    <w:rsid w:val="004F3FC0"/>
    <w:rsid w:val="004F73B9"/>
    <w:rsid w:val="0050292B"/>
    <w:rsid w:val="00504B74"/>
    <w:rsid w:val="00506707"/>
    <w:rsid w:val="005104A2"/>
    <w:rsid w:val="005218F8"/>
    <w:rsid w:val="00562192"/>
    <w:rsid w:val="0056436F"/>
    <w:rsid w:val="00567484"/>
    <w:rsid w:val="005765D7"/>
    <w:rsid w:val="00587CB1"/>
    <w:rsid w:val="005A41FA"/>
    <w:rsid w:val="005B6992"/>
    <w:rsid w:val="005D10AE"/>
    <w:rsid w:val="005D5CFA"/>
    <w:rsid w:val="005D6042"/>
    <w:rsid w:val="005D759F"/>
    <w:rsid w:val="005D7EA8"/>
    <w:rsid w:val="005F3FDD"/>
    <w:rsid w:val="005F4EE0"/>
    <w:rsid w:val="006118CA"/>
    <w:rsid w:val="006246B6"/>
    <w:rsid w:val="006668AF"/>
    <w:rsid w:val="00694A80"/>
    <w:rsid w:val="006A1422"/>
    <w:rsid w:val="006A4118"/>
    <w:rsid w:val="006A5E5B"/>
    <w:rsid w:val="006B17F4"/>
    <w:rsid w:val="006D16F7"/>
    <w:rsid w:val="007219F0"/>
    <w:rsid w:val="00737EB9"/>
    <w:rsid w:val="00754832"/>
    <w:rsid w:val="007751EC"/>
    <w:rsid w:val="00776834"/>
    <w:rsid w:val="007777F5"/>
    <w:rsid w:val="007800AA"/>
    <w:rsid w:val="007800AE"/>
    <w:rsid w:val="007811D5"/>
    <w:rsid w:val="007941B5"/>
    <w:rsid w:val="007A05A2"/>
    <w:rsid w:val="007C6749"/>
    <w:rsid w:val="007D3AEB"/>
    <w:rsid w:val="007E10F1"/>
    <w:rsid w:val="007E29D4"/>
    <w:rsid w:val="007E3A01"/>
    <w:rsid w:val="007E6E95"/>
    <w:rsid w:val="007E768A"/>
    <w:rsid w:val="007F34D1"/>
    <w:rsid w:val="008042C2"/>
    <w:rsid w:val="00807B87"/>
    <w:rsid w:val="00815FDA"/>
    <w:rsid w:val="008266E4"/>
    <w:rsid w:val="00835DDF"/>
    <w:rsid w:val="00852E0D"/>
    <w:rsid w:val="0085353C"/>
    <w:rsid w:val="008535D9"/>
    <w:rsid w:val="0086677E"/>
    <w:rsid w:val="008720A2"/>
    <w:rsid w:val="00873AC7"/>
    <w:rsid w:val="00883B68"/>
    <w:rsid w:val="00886AF6"/>
    <w:rsid w:val="008909E4"/>
    <w:rsid w:val="00894DAF"/>
    <w:rsid w:val="008B5C90"/>
    <w:rsid w:val="008C711E"/>
    <w:rsid w:val="008D2506"/>
    <w:rsid w:val="008D2616"/>
    <w:rsid w:val="008D6BF1"/>
    <w:rsid w:val="008E6416"/>
    <w:rsid w:val="00900813"/>
    <w:rsid w:val="00904C2B"/>
    <w:rsid w:val="009058BE"/>
    <w:rsid w:val="0091716A"/>
    <w:rsid w:val="00921E9F"/>
    <w:rsid w:val="00923102"/>
    <w:rsid w:val="00940B92"/>
    <w:rsid w:val="0094437E"/>
    <w:rsid w:val="00946E2C"/>
    <w:rsid w:val="009477FF"/>
    <w:rsid w:val="00951D06"/>
    <w:rsid w:val="00964A93"/>
    <w:rsid w:val="009850D3"/>
    <w:rsid w:val="00990D85"/>
    <w:rsid w:val="009927CD"/>
    <w:rsid w:val="00995DE1"/>
    <w:rsid w:val="009C56B6"/>
    <w:rsid w:val="009C74E1"/>
    <w:rsid w:val="009D74D7"/>
    <w:rsid w:val="009E5D30"/>
    <w:rsid w:val="00A2568E"/>
    <w:rsid w:val="00A43061"/>
    <w:rsid w:val="00A54B96"/>
    <w:rsid w:val="00A60D81"/>
    <w:rsid w:val="00A64DF4"/>
    <w:rsid w:val="00A700B5"/>
    <w:rsid w:val="00A72DE9"/>
    <w:rsid w:val="00A772EB"/>
    <w:rsid w:val="00A96BCD"/>
    <w:rsid w:val="00A97E58"/>
    <w:rsid w:val="00AA2588"/>
    <w:rsid w:val="00AA2C82"/>
    <w:rsid w:val="00AA7C6C"/>
    <w:rsid w:val="00AB13BC"/>
    <w:rsid w:val="00AB3BC8"/>
    <w:rsid w:val="00AC07CD"/>
    <w:rsid w:val="00AC1512"/>
    <w:rsid w:val="00AD0725"/>
    <w:rsid w:val="00AD344C"/>
    <w:rsid w:val="00AE1461"/>
    <w:rsid w:val="00AE4267"/>
    <w:rsid w:val="00AE65CE"/>
    <w:rsid w:val="00AE7FF0"/>
    <w:rsid w:val="00AF35FC"/>
    <w:rsid w:val="00B00FA0"/>
    <w:rsid w:val="00B01930"/>
    <w:rsid w:val="00B01F9F"/>
    <w:rsid w:val="00B03BC3"/>
    <w:rsid w:val="00B16CE7"/>
    <w:rsid w:val="00B327F8"/>
    <w:rsid w:val="00B70C1E"/>
    <w:rsid w:val="00B7546E"/>
    <w:rsid w:val="00B80B01"/>
    <w:rsid w:val="00B80CB3"/>
    <w:rsid w:val="00B82CA8"/>
    <w:rsid w:val="00B84631"/>
    <w:rsid w:val="00B8502D"/>
    <w:rsid w:val="00B8566C"/>
    <w:rsid w:val="00BA0901"/>
    <w:rsid w:val="00BA3FC8"/>
    <w:rsid w:val="00BB1259"/>
    <w:rsid w:val="00BC3FE2"/>
    <w:rsid w:val="00BC5774"/>
    <w:rsid w:val="00BD11DA"/>
    <w:rsid w:val="00BD1CA6"/>
    <w:rsid w:val="00BE2A3F"/>
    <w:rsid w:val="00BF5E20"/>
    <w:rsid w:val="00C069C6"/>
    <w:rsid w:val="00C13F57"/>
    <w:rsid w:val="00C361B0"/>
    <w:rsid w:val="00C37209"/>
    <w:rsid w:val="00C47B90"/>
    <w:rsid w:val="00C76602"/>
    <w:rsid w:val="00C826FB"/>
    <w:rsid w:val="00C87E7C"/>
    <w:rsid w:val="00C91C9F"/>
    <w:rsid w:val="00C94909"/>
    <w:rsid w:val="00CB2D31"/>
    <w:rsid w:val="00CD13F6"/>
    <w:rsid w:val="00CD4B84"/>
    <w:rsid w:val="00CE26CC"/>
    <w:rsid w:val="00CE3C8A"/>
    <w:rsid w:val="00D35165"/>
    <w:rsid w:val="00D43D33"/>
    <w:rsid w:val="00D518B7"/>
    <w:rsid w:val="00D5632C"/>
    <w:rsid w:val="00D6626B"/>
    <w:rsid w:val="00D71F86"/>
    <w:rsid w:val="00D82BA3"/>
    <w:rsid w:val="00DA7D30"/>
    <w:rsid w:val="00DB4F55"/>
    <w:rsid w:val="00DB741A"/>
    <w:rsid w:val="00DC7656"/>
    <w:rsid w:val="00DC7DC1"/>
    <w:rsid w:val="00DD3DD2"/>
    <w:rsid w:val="00DD6DF5"/>
    <w:rsid w:val="00DE618A"/>
    <w:rsid w:val="00DF6C18"/>
    <w:rsid w:val="00DF6FA9"/>
    <w:rsid w:val="00E01EEC"/>
    <w:rsid w:val="00E26D78"/>
    <w:rsid w:val="00E27730"/>
    <w:rsid w:val="00E31C8A"/>
    <w:rsid w:val="00E33045"/>
    <w:rsid w:val="00E537F1"/>
    <w:rsid w:val="00E55023"/>
    <w:rsid w:val="00E57DB7"/>
    <w:rsid w:val="00E61FC8"/>
    <w:rsid w:val="00E631D0"/>
    <w:rsid w:val="00E90FDC"/>
    <w:rsid w:val="00EC57E2"/>
    <w:rsid w:val="00EE0C32"/>
    <w:rsid w:val="00F02BFD"/>
    <w:rsid w:val="00F07E1F"/>
    <w:rsid w:val="00F116A9"/>
    <w:rsid w:val="00F1638D"/>
    <w:rsid w:val="00F23720"/>
    <w:rsid w:val="00F3060D"/>
    <w:rsid w:val="00F36722"/>
    <w:rsid w:val="00F57925"/>
    <w:rsid w:val="00F82FF2"/>
    <w:rsid w:val="00FA303D"/>
    <w:rsid w:val="00FA4322"/>
    <w:rsid w:val="00FA6A67"/>
    <w:rsid w:val="00FA6FE3"/>
    <w:rsid w:val="00FB3EF2"/>
    <w:rsid w:val="00FC66F0"/>
    <w:rsid w:val="00FE40F7"/>
    <w:rsid w:val="00FE49F6"/>
    <w:rsid w:val="00FE5CDD"/>
    <w:rsid w:val="00FF0131"/>
    <w:rsid w:val="00FF0544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D010BB"/>
  <w15:chartTrackingRefBased/>
  <w15:docId w15:val="{2F7A2095-4A44-4E8B-9047-E9DB6622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37209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rsid w:val="00C37209"/>
    <w:rPr>
      <w:rFonts w:ascii="Leelawadee" w:hAnsi="Leelawadee"/>
      <w:sz w:val="18"/>
      <w:szCs w:val="22"/>
    </w:rPr>
  </w:style>
  <w:style w:type="paragraph" w:styleId="aa">
    <w:name w:val="List Paragraph"/>
    <w:basedOn w:val="a"/>
    <w:uiPriority w:val="34"/>
    <w:qFormat/>
    <w:rsid w:val="00995DE1"/>
    <w:pPr>
      <w:ind w:left="720"/>
      <w:contextualSpacing/>
    </w:pPr>
  </w:style>
  <w:style w:type="paragraph" w:customStyle="1" w:styleId="ab">
    <w:name w:val="อักขระ อักขระ อักขระ อักขระ อักขระ อักขระ อักขระ"/>
    <w:basedOn w:val="a"/>
    <w:rsid w:val="00EC57E2"/>
    <w:rPr>
      <w:rFonts w:ascii="Angsana New" w:eastAsia="Cordia New" w:hAnsi="Angsana New" w:cs="Browallia New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CT_04\Downloads\&#3627;&#3609;&#3633;&#3591;&#3626;&#3639;&#3629;&#3616;&#3634;&#3618;&#3651;&#3609;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</Template>
  <TotalTime>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</vt:lpstr>
    </vt:vector>
  </TitlesOfParts>
  <Company>SPM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ICT_04</dc:creator>
  <cp:keywords/>
  <dc:description/>
  <cp:lastModifiedBy>Tipa</cp:lastModifiedBy>
  <cp:revision>3</cp:revision>
  <cp:lastPrinted>2022-12-29T05:49:00Z</cp:lastPrinted>
  <dcterms:created xsi:type="dcterms:W3CDTF">2023-01-03T02:21:00Z</dcterms:created>
  <dcterms:modified xsi:type="dcterms:W3CDTF">2023-01-03T08:15:00Z</dcterms:modified>
</cp:coreProperties>
</file>